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5E7825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33FA35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12AA21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E159CE4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A92DCD2" w14:textId="2D8D1291" w:rsidR="00905995" w:rsidRPr="00E5118B" w:rsidRDefault="00296CC2" w:rsidP="00E21C90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5118B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="00905995" w:rsidRPr="00E5118B">
        <w:rPr>
          <w:rFonts w:asciiTheme="minorHAnsi" w:hAnsiTheme="minorHAnsi" w:cstheme="minorHAnsi"/>
          <w:b/>
          <w:bCs/>
          <w:sz w:val="32"/>
          <w:szCs w:val="32"/>
        </w:rPr>
        <w:t xml:space="preserve">. VSEBINSKO KONČNO POROČILO </w:t>
      </w:r>
    </w:p>
    <w:p w14:paraId="6E3095B1" w14:textId="3C3EA6D4" w:rsidR="00E2629E" w:rsidRPr="00E5118B" w:rsidRDefault="00905995" w:rsidP="00E21C90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5118B">
        <w:rPr>
          <w:rFonts w:asciiTheme="minorHAnsi" w:hAnsiTheme="minorHAnsi" w:cstheme="minorHAnsi"/>
          <w:b/>
          <w:bCs/>
          <w:sz w:val="32"/>
          <w:szCs w:val="32"/>
        </w:rPr>
        <w:t xml:space="preserve">O IZVEDBI TURISTIČNE PRIREDITVE </w:t>
      </w:r>
    </w:p>
    <w:p w14:paraId="58EB9059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00D99A5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4CC3DB0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09B015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5B4C9EE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B38110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86B05E0" w14:textId="1F7D659A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CCD2BA7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610983B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5AD054C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Spec="center" w:tblpY="6"/>
        <w:tblW w:w="9322" w:type="dxa"/>
        <w:tblLook w:val="01E0" w:firstRow="1" w:lastRow="1" w:firstColumn="1" w:lastColumn="1" w:noHBand="0" w:noVBand="0"/>
      </w:tblPr>
      <w:tblGrid>
        <w:gridCol w:w="3936"/>
        <w:gridCol w:w="5386"/>
      </w:tblGrid>
      <w:tr w:rsidR="00E5118B" w:rsidRPr="00E5118B" w14:paraId="06FBA5E1" w14:textId="77777777" w:rsidTr="0062354B">
        <w:trPr>
          <w:trHeight w:val="274"/>
        </w:trPr>
        <w:tc>
          <w:tcPr>
            <w:tcW w:w="3936" w:type="dxa"/>
          </w:tcPr>
          <w:p w14:paraId="79B103BB" w14:textId="529E0C55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 xml:space="preserve">Ime </w:t>
            </w:r>
            <w:r w:rsidR="00296CC2" w:rsidRPr="00E5118B">
              <w:rPr>
                <w:rFonts w:asciiTheme="minorHAnsi" w:hAnsiTheme="minorHAnsi" w:cstheme="minorHAnsi"/>
                <w:sz w:val="22"/>
                <w:szCs w:val="22"/>
              </w:rPr>
              <w:t>upravičenca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386" w:type="dxa"/>
          </w:tcPr>
          <w:p w14:paraId="16E915F2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5118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5118B" w:rsidRPr="00E5118B" w14:paraId="2439BA21" w14:textId="77777777" w:rsidTr="0062354B">
        <w:trPr>
          <w:trHeight w:val="274"/>
        </w:trPr>
        <w:tc>
          <w:tcPr>
            <w:tcW w:w="3936" w:type="dxa"/>
          </w:tcPr>
          <w:p w14:paraId="7F176EB8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>Naziv turistične prireditve:</w:t>
            </w:r>
          </w:p>
        </w:tc>
        <w:tc>
          <w:tcPr>
            <w:tcW w:w="5386" w:type="dxa"/>
          </w:tcPr>
          <w:p w14:paraId="40FF7BB6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5118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5118B" w:rsidRPr="00E5118B" w14:paraId="1440F724" w14:textId="77777777" w:rsidTr="0062354B">
        <w:trPr>
          <w:trHeight w:val="274"/>
        </w:trPr>
        <w:tc>
          <w:tcPr>
            <w:tcW w:w="3936" w:type="dxa"/>
          </w:tcPr>
          <w:p w14:paraId="55A642A1" w14:textId="307D2C00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="00296CC2" w:rsidRPr="00E5118B">
              <w:rPr>
                <w:rFonts w:asciiTheme="minorHAnsi" w:hAnsiTheme="minorHAnsi" w:cstheme="minorHAnsi"/>
                <w:sz w:val="22"/>
                <w:szCs w:val="22"/>
              </w:rPr>
              <w:t xml:space="preserve"> priprave poročila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656EEA1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</w:tcPr>
          <w:p w14:paraId="300D9604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5118B" w:rsidRPr="00E5118B" w14:paraId="265018B6" w14:textId="77777777" w:rsidTr="0062354B">
        <w:trPr>
          <w:trHeight w:val="274"/>
        </w:trPr>
        <w:tc>
          <w:tcPr>
            <w:tcW w:w="3936" w:type="dxa"/>
          </w:tcPr>
          <w:p w14:paraId="1B55D1D5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>Oseba, ki je pripravila poročilo:</w:t>
            </w:r>
          </w:p>
          <w:p w14:paraId="465FA33B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E05F9E1" w14:textId="66B1B94E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5118B" w:rsidRPr="00E5118B" w14:paraId="237D9214" w14:textId="77777777" w:rsidTr="0062354B">
        <w:trPr>
          <w:trHeight w:val="274"/>
        </w:trPr>
        <w:tc>
          <w:tcPr>
            <w:tcW w:w="3936" w:type="dxa"/>
          </w:tcPr>
          <w:p w14:paraId="69D0CE23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 xml:space="preserve">Kontakt osebe, ki je pripravila poročilo </w:t>
            </w:r>
          </w:p>
          <w:p w14:paraId="0A81149F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00CD90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ADAD0D2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 xml:space="preserve">Telefon: 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1789FB62" w14:textId="77777777" w:rsidR="00E2629E" w:rsidRPr="00E5118B" w:rsidRDefault="00E2629E" w:rsidP="00E21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18B">
              <w:rPr>
                <w:rFonts w:asciiTheme="minorHAnsi" w:hAnsiTheme="minorHAnsi" w:cstheme="minorHAnsi"/>
                <w:sz w:val="22"/>
                <w:szCs w:val="22"/>
              </w:rPr>
              <w:t xml:space="preserve">E pošta: 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5118B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359DAF1" w14:textId="77777777" w:rsidR="00E2629E" w:rsidRPr="00E5118B" w:rsidRDefault="00E2629E" w:rsidP="00E21C9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F88C34B" w14:textId="77777777" w:rsidR="008D5050" w:rsidRPr="00E5118B" w:rsidRDefault="008D5050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5C2446" w14:textId="77777777" w:rsidR="00E2629E" w:rsidRPr="00E5118B" w:rsidRDefault="00E2629E" w:rsidP="00E21C90">
      <w:pPr>
        <w:pStyle w:val="Naslov2"/>
        <w:spacing w:line="276" w:lineRule="auto"/>
        <w:rPr>
          <w:rFonts w:asciiTheme="minorHAnsi" w:hAnsiTheme="minorHAnsi" w:cstheme="minorHAnsi"/>
          <w:sz w:val="30"/>
          <w:szCs w:val="30"/>
        </w:rPr>
      </w:pPr>
      <w:r w:rsidRPr="00E5118B">
        <w:rPr>
          <w:rFonts w:asciiTheme="minorHAnsi" w:hAnsiTheme="minorHAnsi" w:cstheme="minorHAnsi"/>
          <w:b w:val="0"/>
          <w:bCs w:val="0"/>
          <w:sz w:val="22"/>
          <w:szCs w:val="22"/>
        </w:rPr>
        <w:br w:type="page"/>
      </w:r>
      <w:r w:rsidRPr="00E5118B">
        <w:rPr>
          <w:rFonts w:asciiTheme="minorHAnsi" w:hAnsiTheme="minorHAnsi" w:cstheme="minorHAnsi"/>
          <w:sz w:val="30"/>
          <w:szCs w:val="30"/>
        </w:rPr>
        <w:lastRenderedPageBreak/>
        <w:t xml:space="preserve">VSEBINSKO POROČILO </w:t>
      </w:r>
    </w:p>
    <w:p w14:paraId="6F513676" w14:textId="3F2909FE" w:rsidR="008D5050" w:rsidRPr="00E5118B" w:rsidRDefault="008D5050" w:rsidP="008D50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>V besedilu javnega razpisa je navedeno o poročanju o izvedbi turistične prireditve X</w:t>
      </w:r>
      <w:r w:rsidR="00151669">
        <w:rPr>
          <w:rFonts w:asciiTheme="minorHAnsi" w:hAnsiTheme="minorHAnsi" w:cstheme="minorHAnsi"/>
          <w:sz w:val="22"/>
          <w:szCs w:val="22"/>
        </w:rPr>
        <w:t>II</w:t>
      </w:r>
      <w:r w:rsidRPr="00E5118B">
        <w:rPr>
          <w:rFonts w:asciiTheme="minorHAnsi" w:hAnsiTheme="minorHAnsi" w:cstheme="minorHAnsi"/>
          <w:sz w:val="22"/>
          <w:szCs w:val="22"/>
        </w:rPr>
        <w:t>I. POROČANJE O IZVEDBI PRIREDITVE</w:t>
      </w:r>
      <w:r w:rsidR="00757B5E" w:rsidRPr="00E5118B">
        <w:rPr>
          <w:rFonts w:asciiTheme="minorHAnsi" w:hAnsiTheme="minorHAnsi" w:cstheme="minorHAnsi"/>
          <w:sz w:val="22"/>
          <w:szCs w:val="22"/>
        </w:rPr>
        <w:t xml:space="preserve"> (rok za poročanje, obvezne priloge, način poročanja, ipd)</w:t>
      </w:r>
      <w:r w:rsidRPr="00E5118B">
        <w:rPr>
          <w:rFonts w:asciiTheme="minorHAnsi" w:hAnsiTheme="minorHAnsi" w:cstheme="minorHAnsi"/>
          <w:sz w:val="22"/>
          <w:szCs w:val="22"/>
        </w:rPr>
        <w:t>.</w:t>
      </w:r>
    </w:p>
    <w:p w14:paraId="1EE86AE5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59A862" w14:textId="62F7FD3B" w:rsidR="00E2629E" w:rsidRPr="00E5118B" w:rsidRDefault="00E5118B" w:rsidP="00E5118B">
      <w:pPr>
        <w:pStyle w:val="Naslov2"/>
        <w:shd w:val="clear" w:color="auto" w:fill="DBE5F1" w:themeFill="accent1" w:themeFillTint="33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>OPIŠITE PROGRAM PRIREDITVE OZ. PRILOŽITE PROGRAM</w:t>
      </w:r>
    </w:p>
    <w:p w14:paraId="19E6AAF0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D378139" w14:textId="39F0A7C1" w:rsidR="00E2629E" w:rsidRPr="00E5118B" w:rsidRDefault="00E5118B" w:rsidP="00E5118B">
      <w:pPr>
        <w:pStyle w:val="Naslov2"/>
        <w:shd w:val="clear" w:color="auto" w:fill="DBE5F1" w:themeFill="accent1" w:themeFillTint="33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 xml:space="preserve">OPIŠITE V KATERIH MEDIJIH STE PROMOVIRALI PRIREDITEV </w:t>
      </w:r>
    </w:p>
    <w:p w14:paraId="1C679E58" w14:textId="77777777" w:rsidR="00E5118B" w:rsidRPr="00E5118B" w:rsidRDefault="00E5118B" w:rsidP="00E5118B"/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948"/>
        <w:gridCol w:w="2808"/>
        <w:gridCol w:w="1867"/>
      </w:tblGrid>
      <w:tr w:rsidR="00151669" w:rsidRPr="00AC0AA0" w14:paraId="50058A05" w14:textId="6CD3A282" w:rsidTr="00151669">
        <w:tc>
          <w:tcPr>
            <w:tcW w:w="2447" w:type="dxa"/>
          </w:tcPr>
          <w:p w14:paraId="69A5B37E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" w:name="_Hlk153972016"/>
          </w:p>
        </w:tc>
        <w:tc>
          <w:tcPr>
            <w:tcW w:w="1948" w:type="dxa"/>
          </w:tcPr>
          <w:p w14:paraId="14E3E2E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Lokacija oz. navedba medija</w:t>
            </w:r>
          </w:p>
        </w:tc>
        <w:tc>
          <w:tcPr>
            <w:tcW w:w="2808" w:type="dxa"/>
          </w:tcPr>
          <w:p w14:paraId="0584BAF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 xml:space="preserve">Naklada / pogostost objav / količina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napišite za vsak medij posebej</w:t>
            </w:r>
          </w:p>
        </w:tc>
        <w:tc>
          <w:tcPr>
            <w:tcW w:w="1867" w:type="dxa"/>
          </w:tcPr>
          <w:p w14:paraId="0E0E4E6D" w14:textId="66F03034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Opišite odstopanja od podatkov, ki ste jih navedi v vlogi</w:t>
            </w:r>
          </w:p>
        </w:tc>
      </w:tr>
      <w:tr w:rsidR="00151669" w:rsidRPr="00AC0AA0" w14:paraId="33B6DBE4" w14:textId="55E36AC3" w:rsidTr="00151669">
        <w:tc>
          <w:tcPr>
            <w:tcW w:w="2447" w:type="dxa"/>
          </w:tcPr>
          <w:p w14:paraId="7F8CB80E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Plakati ali letaki na območju občine Jesenice</w:t>
            </w:r>
          </w:p>
        </w:tc>
        <w:tc>
          <w:tcPr>
            <w:tcW w:w="1948" w:type="dxa"/>
          </w:tcPr>
          <w:p w14:paraId="547DF3E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7F03112D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10839967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7ED9242B" w14:textId="23A0C0BD" w:rsidTr="00151669">
        <w:tc>
          <w:tcPr>
            <w:tcW w:w="2447" w:type="dxa"/>
          </w:tcPr>
          <w:p w14:paraId="091E8D14" w14:textId="351DE8C8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Jeseniške novice </w:t>
            </w:r>
            <w:r w:rsidR="00026C57">
              <w:rPr>
                <w:rFonts w:asciiTheme="minorHAnsi" w:hAnsiTheme="minorHAnsi" w:cstheme="minorHAnsi"/>
                <w:sz w:val="22"/>
                <w:szCs w:val="22"/>
              </w:rPr>
              <w:t>ali drugi časopisi</w:t>
            </w:r>
          </w:p>
        </w:tc>
        <w:tc>
          <w:tcPr>
            <w:tcW w:w="1948" w:type="dxa"/>
          </w:tcPr>
          <w:p w14:paraId="7416E42C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2D3C56C2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690ECE9A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7AC45570" w14:textId="7818CFC5" w:rsidTr="00151669">
        <w:tc>
          <w:tcPr>
            <w:tcW w:w="2447" w:type="dxa"/>
          </w:tcPr>
          <w:p w14:paraId="6B4D81B3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Plakati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ali letaki izven območja občine Jesenice – napišite točne lokacije (npr. občine, Kraje)</w:t>
            </w:r>
          </w:p>
        </w:tc>
        <w:tc>
          <w:tcPr>
            <w:tcW w:w="1948" w:type="dxa"/>
          </w:tcPr>
          <w:p w14:paraId="1775A871" w14:textId="77777777" w:rsidR="00151669" w:rsidRPr="00AC0AA0" w:rsidRDefault="00151669" w:rsidP="00F125E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17CBA6A2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6AE7B2FF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344CF807" w14:textId="5A08537C" w:rsidTr="00151669">
        <w:tc>
          <w:tcPr>
            <w:tcW w:w="2447" w:type="dxa"/>
          </w:tcPr>
          <w:p w14:paraId="287CA79A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Radijski oglasi</w:t>
            </w:r>
          </w:p>
        </w:tc>
        <w:tc>
          <w:tcPr>
            <w:tcW w:w="1948" w:type="dxa"/>
          </w:tcPr>
          <w:p w14:paraId="51368AD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347980BF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0C77AD6B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6D646556" w14:textId="3B4FE0B4" w:rsidTr="00151669">
        <w:tc>
          <w:tcPr>
            <w:tcW w:w="2447" w:type="dxa"/>
          </w:tcPr>
          <w:p w14:paraId="68AD1945" w14:textId="77777777" w:rsidR="00151669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Transparent</w:t>
            </w:r>
          </w:p>
        </w:tc>
        <w:tc>
          <w:tcPr>
            <w:tcW w:w="1948" w:type="dxa"/>
          </w:tcPr>
          <w:p w14:paraId="53AF5C4F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0975204A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026C2C0A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73B8" w:rsidRPr="006573B8" w14:paraId="21C833FA" w14:textId="0AE23C86" w:rsidTr="00151669">
        <w:tc>
          <w:tcPr>
            <w:tcW w:w="2447" w:type="dxa"/>
          </w:tcPr>
          <w:p w14:paraId="3F9085C2" w14:textId="2723359A" w:rsidR="00151669" w:rsidRPr="006573B8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73B8">
              <w:rPr>
                <w:rFonts w:asciiTheme="minorHAnsi" w:hAnsiTheme="minorHAnsi" w:cstheme="minorHAnsi"/>
                <w:sz w:val="22"/>
                <w:szCs w:val="22"/>
              </w:rPr>
              <w:t xml:space="preserve">Socialna omrežja </w:t>
            </w:r>
            <w:r w:rsidR="006573B8" w:rsidRPr="006573B8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  <w:r w:rsidRPr="006573B8">
              <w:rPr>
                <w:rFonts w:asciiTheme="minorHAnsi" w:hAnsiTheme="minorHAnsi" w:cstheme="minorHAnsi"/>
                <w:sz w:val="16"/>
                <w:szCs w:val="16"/>
              </w:rPr>
              <w:t xml:space="preserve"> Facebook</w:t>
            </w:r>
            <w:r w:rsidR="006573B8" w:rsidRPr="006573B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="006573B8" w:rsidRPr="006573B8">
              <w:rPr>
                <w:rFonts w:asciiTheme="minorHAnsi" w:hAnsiTheme="minorHAnsi" w:cstheme="minorHAnsi"/>
                <w:sz w:val="16"/>
                <w:szCs w:val="16"/>
              </w:rPr>
              <w:t>Instagram</w:t>
            </w:r>
            <w:proofErr w:type="spellEnd"/>
            <w:r w:rsidR="006573B8" w:rsidRPr="006573B8">
              <w:rPr>
                <w:rFonts w:asciiTheme="minorHAnsi" w:hAnsiTheme="minorHAnsi" w:cstheme="minorHAnsi"/>
                <w:sz w:val="16"/>
                <w:szCs w:val="16"/>
              </w:rPr>
              <w:t xml:space="preserve"> in drugo</w:t>
            </w:r>
          </w:p>
        </w:tc>
        <w:tc>
          <w:tcPr>
            <w:tcW w:w="1948" w:type="dxa"/>
          </w:tcPr>
          <w:p w14:paraId="26684483" w14:textId="77777777" w:rsidR="00151669" w:rsidRPr="006573B8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73B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091911B0" w14:textId="77777777" w:rsidR="00151669" w:rsidRPr="006573B8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73B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73B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6573B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24389FB3" w14:textId="77777777" w:rsidR="00151669" w:rsidRPr="006573B8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11F49486" w14:textId="68902AC9" w:rsidTr="00151669">
        <w:tc>
          <w:tcPr>
            <w:tcW w:w="2447" w:type="dxa"/>
          </w:tcPr>
          <w:p w14:paraId="72CA0CAA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Spletna stran</w:t>
            </w:r>
          </w:p>
        </w:tc>
        <w:tc>
          <w:tcPr>
            <w:tcW w:w="1948" w:type="dxa"/>
          </w:tcPr>
          <w:p w14:paraId="4C54D8F5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6E140AF0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7DC65B9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07FDC386" w14:textId="1DA40A61" w:rsidTr="00151669">
        <w:tc>
          <w:tcPr>
            <w:tcW w:w="2447" w:type="dxa"/>
          </w:tcPr>
          <w:p w14:paraId="4B42EC55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>TIC Jesenice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maskota RUDI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C0AA0">
              <w:rPr>
                <w:rFonts w:asciiTheme="minorHAnsi" w:hAnsiTheme="minorHAnsi" w:cstheme="minorHAnsi"/>
                <w:sz w:val="16"/>
                <w:szCs w:val="16"/>
              </w:rPr>
              <w:t>(vsaj 2 uri)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</w:p>
        </w:tc>
        <w:tc>
          <w:tcPr>
            <w:tcW w:w="1948" w:type="dxa"/>
          </w:tcPr>
          <w:p w14:paraId="61715EEE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5553B96F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392EEE73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3AE7F577" w14:textId="587E88FE" w:rsidTr="00151669">
        <w:tc>
          <w:tcPr>
            <w:tcW w:w="2447" w:type="dxa"/>
          </w:tcPr>
          <w:p w14:paraId="2D42AA3F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LED prikazovalnik trg Toneta Čufarja</w:t>
            </w:r>
          </w:p>
        </w:tc>
        <w:tc>
          <w:tcPr>
            <w:tcW w:w="1948" w:type="dxa"/>
          </w:tcPr>
          <w:p w14:paraId="718A000F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5631431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095A629A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1669" w:rsidRPr="00AC0AA0" w14:paraId="0738438D" w14:textId="6B8557C1" w:rsidTr="00151669">
        <w:tc>
          <w:tcPr>
            <w:tcW w:w="2447" w:type="dxa"/>
          </w:tcPr>
          <w:p w14:paraId="6FC0B8D5" w14:textId="77777777" w:rsidR="00151669" w:rsidRPr="005072D6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Občinski mediji (Koledar prireditev TIC Jesenice, FB Visit Jesenice, IG Visit Jesenice, spletna stran Visit Jesenice)</w:t>
            </w:r>
          </w:p>
        </w:tc>
        <w:tc>
          <w:tcPr>
            <w:tcW w:w="1948" w:type="dxa"/>
          </w:tcPr>
          <w:p w14:paraId="4F7FC514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</w:tcPr>
          <w:p w14:paraId="73B87A49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AC0AA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67" w:type="dxa"/>
          </w:tcPr>
          <w:p w14:paraId="75846E96" w14:textId="77777777" w:rsidR="00151669" w:rsidRPr="00AC0AA0" w:rsidRDefault="00151669" w:rsidP="00F125E4">
            <w:pPr>
              <w:pStyle w:val="Telobesedila2"/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3"/>
    </w:tbl>
    <w:p w14:paraId="7B3280D5" w14:textId="77777777" w:rsidR="00E5118B" w:rsidRPr="00E5118B" w:rsidRDefault="00E5118B" w:rsidP="00E5118B"/>
    <w:p w14:paraId="6E720442" w14:textId="15A0315A" w:rsidR="00E2629E" w:rsidRPr="00E5118B" w:rsidRDefault="00E5118B" w:rsidP="00E5118B">
      <w:pPr>
        <w:pStyle w:val="Naslov2"/>
        <w:shd w:val="clear" w:color="auto" w:fill="DBE5F1" w:themeFill="accent1" w:themeFillTint="33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>NAPIŠITE ŠTEVILO OBISKOVALCEV IN CILJNE SKUPINE OBISKOVALCEV (MLADINA, OTROCI, DRUŽINA, IPD..)</w:t>
      </w:r>
    </w:p>
    <w:p w14:paraId="271A4719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</w:p>
    <w:p w14:paraId="36264BF2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3C4FCA" w14:textId="352F9964" w:rsidR="00E2629E" w:rsidRPr="00E5118B" w:rsidRDefault="00E5118B" w:rsidP="00E5118B">
      <w:pPr>
        <w:pStyle w:val="Naslov2"/>
        <w:shd w:val="clear" w:color="auto" w:fill="DBE5F1" w:themeFill="accent1" w:themeFillTint="33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lastRenderedPageBreak/>
        <w:t>OPIŠITE MOREBITNE TEŽAVE, KI SO SE VAM POJAVILE PRI IZVAJANJU PRIREDITVE IN PREDLOGE ZA ODPRAVO OZ. IZBOLJŠANJE PRIREDITVE</w:t>
      </w:r>
    </w:p>
    <w:p w14:paraId="02CDE02A" w14:textId="77777777" w:rsidR="00E2629E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5" w:name="Besedilo8"/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</w:p>
    <w:p w14:paraId="4EFABC96" w14:textId="77777777" w:rsidR="00352968" w:rsidRPr="00E5118B" w:rsidRDefault="00352968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55802B" w14:textId="4E372913" w:rsidR="00E2629E" w:rsidRPr="00E5118B" w:rsidRDefault="00E5118B" w:rsidP="00E5118B">
      <w:pPr>
        <w:pStyle w:val="Naslov2"/>
        <w:shd w:val="clear" w:color="auto" w:fill="DBE5F1" w:themeFill="accent1" w:themeFillTint="33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>OPIŠITE KAKŠNE UČINKE JE IMELA IZVEDENA PRIREDITEV NA PODROČJA RAZVOJA IN PROMOCIJE TURIZMA V OBČINI JESENICE</w:t>
      </w:r>
    </w:p>
    <w:p w14:paraId="7522A552" w14:textId="77777777" w:rsidR="00E2629E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6" w:name="Besedilo9"/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  <w:bookmarkEnd w:id="6"/>
    </w:p>
    <w:p w14:paraId="197B8C6A" w14:textId="77777777" w:rsidR="00352968" w:rsidRDefault="00352968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8566CE" w14:textId="1416EAB7" w:rsidR="00352968" w:rsidRPr="00E5118B" w:rsidRDefault="00352968" w:rsidP="00352968">
      <w:pPr>
        <w:pStyle w:val="Naslov2"/>
        <w:shd w:val="clear" w:color="auto" w:fill="DBE5F1" w:themeFill="accent1" w:themeFillTint="33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 xml:space="preserve">OPIŠITE </w:t>
      </w:r>
      <w:r>
        <w:rPr>
          <w:rFonts w:asciiTheme="minorHAnsi" w:hAnsiTheme="minorHAnsi" w:cstheme="minorHAnsi"/>
          <w:sz w:val="22"/>
          <w:szCs w:val="22"/>
        </w:rPr>
        <w:t>RAZLIKE MED PRIJAVLJENIM PROGRAMOM IN IZVEDENIM PROGRAMOM</w:t>
      </w:r>
    </w:p>
    <w:p w14:paraId="14C5C3C1" w14:textId="77777777" w:rsidR="00352968" w:rsidRPr="00E5118B" w:rsidRDefault="00352968" w:rsidP="0035296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19F04BB" w14:textId="77777777" w:rsidR="00352968" w:rsidRPr="00E5118B" w:rsidRDefault="00352968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5E040" w14:textId="24B5D224" w:rsidR="00E2629E" w:rsidRPr="00E5118B" w:rsidRDefault="00E5118B" w:rsidP="00E5118B">
      <w:pPr>
        <w:shd w:val="clear" w:color="auto" w:fill="DBE5F1" w:themeFill="accent1" w:themeFillTint="33"/>
        <w:spacing w:before="240" w:line="276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5118B">
        <w:rPr>
          <w:rFonts w:asciiTheme="minorHAnsi" w:hAnsiTheme="minorHAnsi" w:cstheme="minorHAnsi"/>
          <w:b/>
          <w:bCs/>
          <w:i/>
          <w:iCs/>
          <w:sz w:val="22"/>
          <w:szCs w:val="22"/>
        </w:rPr>
        <w:t>DRUGO</w:t>
      </w:r>
    </w:p>
    <w:p w14:paraId="7A58CD90" w14:textId="77777777" w:rsidR="00E2629E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7" w:name="Besedilo10"/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  <w:bookmarkEnd w:id="7"/>
    </w:p>
    <w:p w14:paraId="1BCE0EFF" w14:textId="77777777" w:rsidR="00352968" w:rsidRPr="00E5118B" w:rsidRDefault="00352968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CFD28" w14:textId="6046CE45" w:rsidR="00822A97" w:rsidRPr="00E5118B" w:rsidRDefault="00E5118B" w:rsidP="00E5118B">
      <w:pPr>
        <w:shd w:val="clear" w:color="auto" w:fill="DBE5F1" w:themeFill="accent1" w:themeFillTint="33"/>
        <w:spacing w:before="240" w:line="276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5118B">
        <w:rPr>
          <w:rFonts w:asciiTheme="minorHAnsi" w:hAnsiTheme="minorHAnsi" w:cstheme="minorHAnsi"/>
          <w:b/>
          <w:bCs/>
          <w:i/>
          <w:iCs/>
          <w:sz w:val="22"/>
          <w:szCs w:val="22"/>
        </w:rPr>
        <w:t>OBVEZNE PRILOGE</w:t>
      </w:r>
    </w:p>
    <w:p w14:paraId="3BD3171B" w14:textId="6188AF12" w:rsidR="00E2629E" w:rsidRPr="00E5118B" w:rsidRDefault="00822A97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 xml:space="preserve">Obvezne priloge </w:t>
      </w:r>
      <w:r w:rsidR="00995E5C" w:rsidRPr="00E5118B">
        <w:rPr>
          <w:rFonts w:asciiTheme="minorHAnsi" w:hAnsiTheme="minorHAnsi" w:cstheme="minorHAnsi"/>
          <w:sz w:val="22"/>
          <w:szCs w:val="22"/>
        </w:rPr>
        <w:t xml:space="preserve">končnemu poročilu </w:t>
      </w:r>
      <w:r w:rsidRPr="00E5118B">
        <w:rPr>
          <w:rFonts w:asciiTheme="minorHAnsi" w:hAnsiTheme="minorHAnsi" w:cstheme="minorHAnsi"/>
          <w:sz w:val="22"/>
          <w:szCs w:val="22"/>
        </w:rPr>
        <w:t xml:space="preserve">so navedene v besedilu javnega razpisa. </w:t>
      </w:r>
    </w:p>
    <w:p w14:paraId="4FA38BBF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15AB0E" w14:textId="77777777" w:rsidR="00296CC2" w:rsidRPr="00E5118B" w:rsidRDefault="00296CC2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350F01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 xml:space="preserve">Kraj:  </w:t>
      </w: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E8D736E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 xml:space="preserve">Datum: </w:t>
      </w: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392032D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 xml:space="preserve">Ime in priimek zakonitega zastopnika prijavitelja: </w:t>
      </w:r>
      <w:r w:rsidRPr="00E5118B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5118B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5118B">
        <w:rPr>
          <w:rFonts w:asciiTheme="minorHAnsi" w:hAnsiTheme="minorHAnsi" w:cstheme="minorHAnsi"/>
          <w:sz w:val="22"/>
          <w:szCs w:val="22"/>
        </w:rPr>
      </w:r>
      <w:r w:rsidRPr="00E5118B">
        <w:rPr>
          <w:rFonts w:asciiTheme="minorHAnsi" w:hAnsiTheme="minorHAnsi" w:cstheme="minorHAnsi"/>
          <w:sz w:val="22"/>
          <w:szCs w:val="22"/>
        </w:rPr>
        <w:fldChar w:fldCharType="separate"/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noProof/>
          <w:sz w:val="22"/>
          <w:szCs w:val="22"/>
        </w:rPr>
        <w:t> </w:t>
      </w:r>
      <w:r w:rsidRPr="00E5118B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390A261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EB20C39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F8BCE41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>Lastnoročni podpis zakonitega zastopnika: _____________________________________________</w:t>
      </w:r>
    </w:p>
    <w:p w14:paraId="617494DD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07FC8DC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1499350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118B">
        <w:rPr>
          <w:rFonts w:asciiTheme="minorHAnsi" w:hAnsiTheme="minorHAnsi" w:cstheme="minorHAnsi"/>
          <w:sz w:val="22"/>
          <w:szCs w:val="22"/>
        </w:rPr>
        <w:t>Žig:</w:t>
      </w:r>
    </w:p>
    <w:p w14:paraId="0EA5336A" w14:textId="77777777" w:rsidR="00E2629E" w:rsidRPr="00E5118B" w:rsidRDefault="00E2629E" w:rsidP="00E21C90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E5118B">
        <w:rPr>
          <w:rFonts w:asciiTheme="minorHAnsi" w:hAnsiTheme="minorHAnsi" w:cstheme="minorHAnsi"/>
          <w:sz w:val="16"/>
          <w:szCs w:val="16"/>
        </w:rPr>
        <w:t xml:space="preserve">(če ne poslujete z žigom napišite) </w:t>
      </w:r>
    </w:p>
    <w:p w14:paraId="72B22AB1" w14:textId="77777777" w:rsidR="00E2629E" w:rsidRPr="00E5118B" w:rsidRDefault="00E2629E" w:rsidP="00E21C9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1D61F7" w14:textId="77777777" w:rsidR="0092090B" w:rsidRPr="00E5118B" w:rsidRDefault="0092090B" w:rsidP="00E21C90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92090B" w:rsidRPr="00E5118B" w:rsidSect="00F009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F64D9" w14:textId="77777777" w:rsidR="00C31406" w:rsidRDefault="00C31406">
      <w:r>
        <w:separator/>
      </w:r>
    </w:p>
  </w:endnote>
  <w:endnote w:type="continuationSeparator" w:id="0">
    <w:p w14:paraId="556712C5" w14:textId="77777777" w:rsidR="00C31406" w:rsidRDefault="00C3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00"/>
    <w:family w:val="swiss"/>
    <w:pitch w:val="variable"/>
  </w:font>
  <w:font w:name="WenQuanYi Micro Hei">
    <w:charset w:val="00"/>
    <w:family w:val="auto"/>
    <w:pitch w:val="variable"/>
  </w:font>
  <w:font w:name="Lohit Hindi">
    <w:altName w:val="MS Mincho"/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D247" w14:textId="77777777" w:rsidR="008C1441" w:rsidRDefault="008C14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473781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67FB00B2" w14:textId="34B1E027" w:rsidR="00717C2C" w:rsidRPr="006335D9" w:rsidRDefault="008C1441" w:rsidP="00E45E96">
        <w:pPr>
          <w:pStyle w:val="Noga"/>
          <w:jc w:val="right"/>
          <w:rPr>
            <w:sz w:val="22"/>
          </w:rPr>
        </w:pPr>
        <w:r>
          <w:rPr>
            <w:rFonts w:asciiTheme="minorHAnsi" w:hAnsiTheme="minorHAnsi" w:cstheme="minorHAnsi"/>
            <w:sz w:val="16"/>
            <w:szCs w:val="16"/>
          </w:rPr>
          <w:fldChar w:fldCharType="begin"/>
        </w:r>
        <w:r>
          <w:rPr>
            <w:rFonts w:asciiTheme="minorHAnsi" w:hAnsiTheme="minorHAnsi" w:cstheme="minorHAnsi"/>
            <w:sz w:val="16"/>
            <w:szCs w:val="16"/>
          </w:rPr>
          <w:instrText xml:space="preserve"> FILENAME \* MERGEFORMAT </w:instrText>
        </w:r>
        <w:r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6573B8">
          <w:rPr>
            <w:rFonts w:asciiTheme="minorHAnsi" w:hAnsiTheme="minorHAnsi" w:cstheme="minorHAnsi"/>
            <w:noProof/>
            <w:sz w:val="16"/>
            <w:szCs w:val="16"/>
          </w:rPr>
          <w:t>7 Vsebinsko končno poročilo 2026.docx</w:t>
        </w:r>
        <w:r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="008958DB">
          <w:tab/>
        </w:r>
        <w:r w:rsidR="008958DB">
          <w:tab/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fldChar w:fldCharType="begin"/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instrText>PAGE</w:instrText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fldChar w:fldCharType="separate"/>
        </w:r>
        <w:r w:rsidR="009811C0" w:rsidRPr="0092090B">
          <w:rPr>
            <w:rFonts w:asciiTheme="minorHAnsi" w:hAnsiTheme="minorHAnsi"/>
            <w:bCs/>
            <w:noProof/>
            <w:sz w:val="16"/>
            <w:szCs w:val="16"/>
          </w:rPr>
          <w:t>8</w:t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fldChar w:fldCharType="end"/>
        </w:r>
        <w:r w:rsidR="00717C2C" w:rsidRPr="0092090B">
          <w:rPr>
            <w:rFonts w:asciiTheme="minorHAnsi" w:hAnsiTheme="minorHAnsi"/>
            <w:sz w:val="16"/>
            <w:szCs w:val="16"/>
          </w:rPr>
          <w:t>/</w:t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fldChar w:fldCharType="begin"/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instrText>NUMPAGES</w:instrText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fldChar w:fldCharType="separate"/>
        </w:r>
        <w:r w:rsidR="009811C0" w:rsidRPr="0092090B">
          <w:rPr>
            <w:rFonts w:asciiTheme="minorHAnsi" w:hAnsiTheme="minorHAnsi"/>
            <w:bCs/>
            <w:noProof/>
            <w:sz w:val="16"/>
            <w:szCs w:val="16"/>
          </w:rPr>
          <w:t>8</w:t>
        </w:r>
        <w:r w:rsidR="00717C2C" w:rsidRPr="0092090B">
          <w:rPr>
            <w:rFonts w:asciiTheme="minorHAnsi" w:hAnsiTheme="minorHAnsi"/>
            <w:b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16"/>
            <w:szCs w:val="16"/>
          </w:rPr>
        </w:sdtEndPr>
        <w:sdtContent>
          <w:p w14:paraId="6D2F0618" w14:textId="77777777" w:rsidR="00E87DAE" w:rsidRDefault="00E87DAE" w:rsidP="008958DB">
            <w:pPr>
              <w:pStyle w:val="Noga"/>
            </w:pPr>
          </w:p>
          <w:p w14:paraId="3E576828" w14:textId="420C423A" w:rsidR="00717C2C" w:rsidRPr="0092090B" w:rsidRDefault="008C1441" w:rsidP="008958DB">
            <w:pPr>
              <w:pStyle w:val="Noga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FILENAME \* MERGEFORMAT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6573B8">
              <w:rPr>
                <w:rFonts w:asciiTheme="minorHAnsi" w:hAnsiTheme="minorHAnsi" w:cstheme="minorHAnsi"/>
                <w:noProof/>
                <w:sz w:val="16"/>
                <w:szCs w:val="16"/>
              </w:rPr>
              <w:t>7 Vsebinsko končno poročilo 2026.docx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="008958DB">
              <w:tab/>
            </w:r>
            <w:r w:rsidR="008958DB">
              <w:tab/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fldChar w:fldCharType="begin"/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instrText>PAGE</w:instrText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fldChar w:fldCharType="separate"/>
            </w:r>
            <w:r w:rsidR="009811C0" w:rsidRPr="0092090B">
              <w:rPr>
                <w:rFonts w:asciiTheme="minorHAnsi" w:hAnsiTheme="minorHAnsi"/>
                <w:bCs/>
                <w:noProof/>
                <w:sz w:val="16"/>
                <w:szCs w:val="16"/>
              </w:rPr>
              <w:t>1</w:t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fldChar w:fldCharType="end"/>
            </w:r>
            <w:r w:rsidR="00717C2C" w:rsidRPr="0092090B">
              <w:rPr>
                <w:rFonts w:asciiTheme="minorHAnsi" w:hAnsiTheme="minorHAnsi"/>
                <w:sz w:val="16"/>
                <w:szCs w:val="16"/>
              </w:rPr>
              <w:t>/</w:t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fldChar w:fldCharType="begin"/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instrText>NUMPAGES</w:instrText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fldChar w:fldCharType="separate"/>
            </w:r>
            <w:r w:rsidR="009811C0" w:rsidRPr="0092090B">
              <w:rPr>
                <w:rFonts w:asciiTheme="minorHAnsi" w:hAnsiTheme="minorHAnsi"/>
                <w:bCs/>
                <w:noProof/>
                <w:sz w:val="16"/>
                <w:szCs w:val="16"/>
              </w:rPr>
              <w:t>8</w:t>
            </w:r>
            <w:r w:rsidR="00717C2C" w:rsidRPr="0092090B">
              <w:rPr>
                <w:rFonts w:asciiTheme="minorHAnsi" w:hAnsi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3F6E" w14:textId="77777777" w:rsidR="00C31406" w:rsidRDefault="00C31406">
      <w:r>
        <w:separator/>
      </w:r>
    </w:p>
  </w:footnote>
  <w:footnote w:type="continuationSeparator" w:id="0">
    <w:p w14:paraId="6B4F3C74" w14:textId="77777777" w:rsidR="00C31406" w:rsidRDefault="00C3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7510" w14:textId="77777777" w:rsidR="008C1441" w:rsidRDefault="008C14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7F48" w14:textId="5D6C32F6" w:rsidR="00F00973" w:rsidRDefault="00F00973" w:rsidP="00F00973">
    <w:pPr>
      <w:pStyle w:val="Glava"/>
      <w:jc w:val="right"/>
    </w:pPr>
    <w:r>
      <w:rPr>
        <w:noProof/>
      </w:rPr>
      <w:drawing>
        <wp:inline distT="0" distB="0" distL="0" distR="0" wp14:anchorId="4B8CC640" wp14:editId="7A5D1368">
          <wp:extent cx="1025005" cy="540000"/>
          <wp:effectExtent l="0" t="0" r="381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5005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EBEC60" w14:textId="77777777" w:rsidR="00F00973" w:rsidRDefault="00F00973" w:rsidP="00F00973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717C2C" w:rsidRPr="00373CF4" w14:paraId="1B834322" w14:textId="77777777" w:rsidTr="008E6D0A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</w:tcPr>
        <w:p w14:paraId="4EB41803" w14:textId="77777777" w:rsidR="00717C2C" w:rsidRPr="000C761F" w:rsidRDefault="00717C2C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3574778F" wp14:editId="501B736D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11" name="Slika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</w:tcPr>
        <w:p w14:paraId="6E09F9FD" w14:textId="77777777" w:rsidR="00717C2C" w:rsidRPr="00A853F9" w:rsidRDefault="00717C2C" w:rsidP="008E6D0A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14:paraId="0FC84305" w14:textId="77777777" w:rsidR="00717C2C" w:rsidRPr="00A853F9" w:rsidRDefault="00717C2C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266</w:t>
          </w:r>
        </w:p>
        <w:p w14:paraId="10BFBDB5" w14:textId="77777777" w:rsidR="00717C2C" w:rsidRPr="00A853F9" w:rsidRDefault="00717C2C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14:paraId="26DD86A6" w14:textId="77777777" w:rsidR="00717C2C" w:rsidRPr="000C761F" w:rsidRDefault="00717C2C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14:paraId="15B32501" w14:textId="77777777" w:rsidR="00717C2C" w:rsidRPr="00212DA9" w:rsidRDefault="00717C2C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280B91" wp14:editId="435093E4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B71CAF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C70FE0"/>
    <w:multiLevelType w:val="hybridMultilevel"/>
    <w:tmpl w:val="76C01A7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A561D"/>
    <w:multiLevelType w:val="hybridMultilevel"/>
    <w:tmpl w:val="A776F7D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D4629"/>
    <w:multiLevelType w:val="hybridMultilevel"/>
    <w:tmpl w:val="C884FCA0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0F45BD"/>
    <w:multiLevelType w:val="hybridMultilevel"/>
    <w:tmpl w:val="2B468B98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1A4B24"/>
    <w:multiLevelType w:val="hybridMultilevel"/>
    <w:tmpl w:val="C5FAC03E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1E3F85"/>
    <w:multiLevelType w:val="hybridMultilevel"/>
    <w:tmpl w:val="09A67E0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DB33B1"/>
    <w:multiLevelType w:val="hybridMultilevel"/>
    <w:tmpl w:val="20CA533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D70D3D"/>
    <w:multiLevelType w:val="hybridMultilevel"/>
    <w:tmpl w:val="08A62FE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9B0F2E"/>
    <w:multiLevelType w:val="hybridMultilevel"/>
    <w:tmpl w:val="0764C91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30BAF"/>
    <w:multiLevelType w:val="hybridMultilevel"/>
    <w:tmpl w:val="DFC0727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A090B"/>
    <w:multiLevelType w:val="hybridMultilevel"/>
    <w:tmpl w:val="14402A50"/>
    <w:lvl w:ilvl="0" w:tplc="DDEEB76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43E06"/>
    <w:multiLevelType w:val="hybridMultilevel"/>
    <w:tmpl w:val="60D8A060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F84CFD"/>
    <w:multiLevelType w:val="hybridMultilevel"/>
    <w:tmpl w:val="78CC8BD0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087474"/>
    <w:multiLevelType w:val="hybridMultilevel"/>
    <w:tmpl w:val="6E24E0D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1E07DB"/>
    <w:multiLevelType w:val="hybridMultilevel"/>
    <w:tmpl w:val="9C2CCA2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2501F8"/>
    <w:multiLevelType w:val="hybridMultilevel"/>
    <w:tmpl w:val="87A43A74"/>
    <w:lvl w:ilvl="0" w:tplc="DDEEB76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5D8171AA"/>
    <w:multiLevelType w:val="hybridMultilevel"/>
    <w:tmpl w:val="B56A466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120761"/>
    <w:multiLevelType w:val="hybridMultilevel"/>
    <w:tmpl w:val="ADFC0D6E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2EE1"/>
    <w:multiLevelType w:val="hybridMultilevel"/>
    <w:tmpl w:val="5CE63A80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566D30"/>
    <w:multiLevelType w:val="hybridMultilevel"/>
    <w:tmpl w:val="3618952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3821257">
    <w:abstractNumId w:val="0"/>
  </w:num>
  <w:num w:numId="2" w16cid:durableId="1918981167">
    <w:abstractNumId w:val="24"/>
  </w:num>
  <w:num w:numId="3" w16cid:durableId="1729303662">
    <w:abstractNumId w:val="15"/>
  </w:num>
  <w:num w:numId="4" w16cid:durableId="569846680">
    <w:abstractNumId w:val="0"/>
  </w:num>
  <w:num w:numId="5" w16cid:durableId="1390493003">
    <w:abstractNumId w:val="19"/>
  </w:num>
  <w:num w:numId="6" w16cid:durableId="73430589">
    <w:abstractNumId w:val="9"/>
  </w:num>
  <w:num w:numId="7" w16cid:durableId="1848979781">
    <w:abstractNumId w:val="6"/>
  </w:num>
  <w:num w:numId="8" w16cid:durableId="756438502">
    <w:abstractNumId w:val="14"/>
  </w:num>
  <w:num w:numId="9" w16cid:durableId="1648364615">
    <w:abstractNumId w:val="23"/>
  </w:num>
  <w:num w:numId="10" w16cid:durableId="1297688069">
    <w:abstractNumId w:val="20"/>
  </w:num>
  <w:num w:numId="11" w16cid:durableId="215245335">
    <w:abstractNumId w:val="13"/>
  </w:num>
  <w:num w:numId="12" w16cid:durableId="1963068723">
    <w:abstractNumId w:val="16"/>
  </w:num>
  <w:num w:numId="13" w16cid:durableId="2085033306">
    <w:abstractNumId w:val="26"/>
  </w:num>
  <w:num w:numId="14" w16cid:durableId="826095694">
    <w:abstractNumId w:val="25"/>
  </w:num>
  <w:num w:numId="15" w16cid:durableId="930047688">
    <w:abstractNumId w:val="10"/>
  </w:num>
  <w:num w:numId="16" w16cid:durableId="852576793">
    <w:abstractNumId w:val="22"/>
  </w:num>
  <w:num w:numId="17" w16cid:durableId="479543437">
    <w:abstractNumId w:val="4"/>
  </w:num>
  <w:num w:numId="18" w16cid:durableId="978876925">
    <w:abstractNumId w:val="11"/>
  </w:num>
  <w:num w:numId="19" w16cid:durableId="251397470">
    <w:abstractNumId w:val="2"/>
  </w:num>
  <w:num w:numId="20" w16cid:durableId="1047413966">
    <w:abstractNumId w:val="12"/>
  </w:num>
  <w:num w:numId="21" w16cid:durableId="362363304">
    <w:abstractNumId w:val="21"/>
  </w:num>
  <w:num w:numId="22" w16cid:durableId="1198354298">
    <w:abstractNumId w:val="5"/>
  </w:num>
  <w:num w:numId="23" w16cid:durableId="1828552088">
    <w:abstractNumId w:val="3"/>
  </w:num>
  <w:num w:numId="24" w16cid:durableId="265234250">
    <w:abstractNumId w:val="17"/>
  </w:num>
  <w:num w:numId="25" w16cid:durableId="1132207005">
    <w:abstractNumId w:val="27"/>
  </w:num>
  <w:num w:numId="26" w16cid:durableId="851455245">
    <w:abstractNumId w:val="8"/>
  </w:num>
  <w:num w:numId="27" w16cid:durableId="601887240">
    <w:abstractNumId w:val="18"/>
  </w:num>
  <w:num w:numId="28" w16cid:durableId="1859198108">
    <w:abstractNumId w:val="7"/>
  </w:num>
  <w:num w:numId="29" w16cid:durableId="7663604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kN2p8/LX0fEQqA6cMf7q2MTj4JEVYgk98nlZTluF2Z7p/NK+Ppygsx6NJWayAS7rDrxn+IsflPLaoiQmEU5/yA==" w:salt="njpnjyMrnE85IRu1YWmh7Q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A8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0F4C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6C57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02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1FE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6D4C"/>
    <w:rsid w:val="000C761F"/>
    <w:rsid w:val="000C7D23"/>
    <w:rsid w:val="000C7D60"/>
    <w:rsid w:val="000C7DE9"/>
    <w:rsid w:val="000C7E6B"/>
    <w:rsid w:val="000C7F37"/>
    <w:rsid w:val="000D0073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5AAD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4F5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6B42"/>
    <w:rsid w:val="001271D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669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6799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5AB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17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66B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393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6CC2"/>
    <w:rsid w:val="00297648"/>
    <w:rsid w:val="002A0530"/>
    <w:rsid w:val="002A0AAE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6A7E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5E7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8A8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5E7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1CD3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CF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2968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B76"/>
    <w:rsid w:val="00382D48"/>
    <w:rsid w:val="00382E09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4A70"/>
    <w:rsid w:val="00395554"/>
    <w:rsid w:val="0039580C"/>
    <w:rsid w:val="00395A22"/>
    <w:rsid w:val="00395A72"/>
    <w:rsid w:val="003960B9"/>
    <w:rsid w:val="00396180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0BE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34B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075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2B2D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64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C23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592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43B"/>
    <w:rsid w:val="004C3C6C"/>
    <w:rsid w:val="004C43DC"/>
    <w:rsid w:val="004C454E"/>
    <w:rsid w:val="004C4B48"/>
    <w:rsid w:val="004C4F7A"/>
    <w:rsid w:val="004C50DD"/>
    <w:rsid w:val="004C52F5"/>
    <w:rsid w:val="004C5535"/>
    <w:rsid w:val="004C5572"/>
    <w:rsid w:val="004C5DD7"/>
    <w:rsid w:val="004C6530"/>
    <w:rsid w:val="004C65E7"/>
    <w:rsid w:val="004C6844"/>
    <w:rsid w:val="004C694C"/>
    <w:rsid w:val="004C6A3F"/>
    <w:rsid w:val="004C6DCE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0FFD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457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B43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B2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2DD5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9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2B6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04B"/>
    <w:rsid w:val="005A42AC"/>
    <w:rsid w:val="005A439B"/>
    <w:rsid w:val="005A47AB"/>
    <w:rsid w:val="005A4A1A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0F03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A04"/>
    <w:rsid w:val="005B6CBF"/>
    <w:rsid w:val="005B6F69"/>
    <w:rsid w:val="005B7636"/>
    <w:rsid w:val="005B7E72"/>
    <w:rsid w:val="005B7F92"/>
    <w:rsid w:val="005C1017"/>
    <w:rsid w:val="005C1BEA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356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3B8"/>
    <w:rsid w:val="00657A2C"/>
    <w:rsid w:val="00657D93"/>
    <w:rsid w:val="006601F9"/>
    <w:rsid w:val="00660A7F"/>
    <w:rsid w:val="00660B31"/>
    <w:rsid w:val="006614CC"/>
    <w:rsid w:val="00661692"/>
    <w:rsid w:val="00661CC9"/>
    <w:rsid w:val="00661F0B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EDA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499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060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6B18"/>
    <w:rsid w:val="00717771"/>
    <w:rsid w:val="00717C2C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7D0"/>
    <w:rsid w:val="00734838"/>
    <w:rsid w:val="00736262"/>
    <w:rsid w:val="007363B1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410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57B5E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BD6"/>
    <w:rsid w:val="007B2CE7"/>
    <w:rsid w:val="007B3114"/>
    <w:rsid w:val="007B3446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1C79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49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264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A97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4F24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824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23D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25B0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8DB"/>
    <w:rsid w:val="00895AE3"/>
    <w:rsid w:val="00895FCC"/>
    <w:rsid w:val="008961E5"/>
    <w:rsid w:val="00896578"/>
    <w:rsid w:val="008965C5"/>
    <w:rsid w:val="0089738C"/>
    <w:rsid w:val="008974A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441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050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5995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5DA2"/>
    <w:rsid w:val="0091635C"/>
    <w:rsid w:val="00916C06"/>
    <w:rsid w:val="00916D8B"/>
    <w:rsid w:val="0091739D"/>
    <w:rsid w:val="009173CC"/>
    <w:rsid w:val="0091778B"/>
    <w:rsid w:val="009177C7"/>
    <w:rsid w:val="0092090B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6EB4"/>
    <w:rsid w:val="00977E1F"/>
    <w:rsid w:val="00977ECC"/>
    <w:rsid w:val="00977F10"/>
    <w:rsid w:val="00977F3B"/>
    <w:rsid w:val="00980469"/>
    <w:rsid w:val="00980C67"/>
    <w:rsid w:val="00980E0A"/>
    <w:rsid w:val="009811C0"/>
    <w:rsid w:val="0098151A"/>
    <w:rsid w:val="00981577"/>
    <w:rsid w:val="0098215E"/>
    <w:rsid w:val="00982A9D"/>
    <w:rsid w:val="00982CD0"/>
    <w:rsid w:val="00983521"/>
    <w:rsid w:val="00985536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5E5C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1E06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72D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C7C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9E8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2B8A"/>
    <w:rsid w:val="00B031CB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2EA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2B6A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0937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3F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1A2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406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C58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2BB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A79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56B0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A7425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0FC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4898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4D4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58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1F58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1C9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29E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5E96"/>
    <w:rsid w:val="00E46DDF"/>
    <w:rsid w:val="00E4710F"/>
    <w:rsid w:val="00E4725F"/>
    <w:rsid w:val="00E47398"/>
    <w:rsid w:val="00E47733"/>
    <w:rsid w:val="00E50537"/>
    <w:rsid w:val="00E50970"/>
    <w:rsid w:val="00E50FD8"/>
    <w:rsid w:val="00E5118B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13"/>
    <w:rsid w:val="00E60F8B"/>
    <w:rsid w:val="00E61256"/>
    <w:rsid w:val="00E6134F"/>
    <w:rsid w:val="00E61A2E"/>
    <w:rsid w:val="00E61E0B"/>
    <w:rsid w:val="00E621F7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DAE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9A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36F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0973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3A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0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1CCE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BE4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067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A23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1F6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DCE4F7"/>
  <w15:docId w15:val="{B41C90D9-F969-4EC3-8AA2-D6FE4F25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table" w:styleId="Tabelamrea">
    <w:name w:val="Table Grid"/>
    <w:basedOn w:val="Navadnatabela"/>
    <w:uiPriority w:val="39"/>
    <w:rsid w:val="00920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po\Documents\5000%20%20%20O%20b%20r%20a%20z%20c%20i%20%20%20%20s%20p%20l%20o%20s%20n%20o\Glave\obcinska%20predloga%20-%20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BAF05-7943-4A2F-BC8C-18C560D2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dopis.dotx</Template>
  <TotalTime>131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2596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29</cp:revision>
  <cp:lastPrinted>2025-12-16T08:14:00Z</cp:lastPrinted>
  <dcterms:created xsi:type="dcterms:W3CDTF">2021-01-04T09:43:00Z</dcterms:created>
  <dcterms:modified xsi:type="dcterms:W3CDTF">2025-12-16T08:14:00Z</dcterms:modified>
</cp:coreProperties>
</file>